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6031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SHIPDAM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17AF670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South Walsham, Norfolk. Husbandman.</w:t>
      </w:r>
    </w:p>
    <w:p w14:paraId="454D2132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FF5454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52FA32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Kytbalde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Richard Rede of</w:t>
      </w:r>
    </w:p>
    <w:p w14:paraId="3A554EA5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Irstead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Botolfe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Neatishead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5B6DACB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F48933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008EB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A323B3" w14:textId="77777777" w:rsidR="000456DB" w:rsidRDefault="000456DB" w:rsidP="000456D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June 2021</w:t>
      </w:r>
    </w:p>
    <w:p w14:paraId="210F73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E050D" w14:textId="77777777" w:rsidR="000456DB" w:rsidRDefault="000456DB" w:rsidP="009139A6">
      <w:r>
        <w:separator/>
      </w:r>
    </w:p>
  </w:endnote>
  <w:endnote w:type="continuationSeparator" w:id="0">
    <w:p w14:paraId="549C763A" w14:textId="77777777" w:rsidR="000456DB" w:rsidRDefault="000456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B6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809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DA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DB72E" w14:textId="77777777" w:rsidR="000456DB" w:rsidRDefault="000456DB" w:rsidP="009139A6">
      <w:r>
        <w:separator/>
      </w:r>
    </w:p>
  </w:footnote>
  <w:footnote w:type="continuationSeparator" w:id="0">
    <w:p w14:paraId="15C4FDFF" w14:textId="77777777" w:rsidR="000456DB" w:rsidRDefault="000456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44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F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67F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6DB"/>
    <w:rsid w:val="000456D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A6E27"/>
  <w15:chartTrackingRefBased/>
  <w15:docId w15:val="{00962275-0E30-4122-95E9-1975AF3B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56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2021-07-16T16:19:00Z</dcterms:created>
  <dcterms:modified xsi:type="dcterms:W3CDTF">2021-07-16T16:19:00Z</dcterms:modified>
</cp:coreProperties>
</file>